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072"/>
        <w:gridCol w:w="261"/>
        <w:gridCol w:w="1457"/>
        <w:gridCol w:w="453"/>
        <w:gridCol w:w="2640"/>
        <w:gridCol w:w="2310"/>
        <w:gridCol w:w="1358"/>
        <w:gridCol w:w="1360"/>
      </w:tblGrid>
      <w:tr w:rsidR="00FE2847" w:rsidRPr="00515DE0" w:rsidTr="007748E1">
        <w:tc>
          <w:tcPr>
            <w:tcW w:w="156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2847" w:rsidRPr="00EA534D" w:rsidRDefault="00FE2847" w:rsidP="00EA534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Приложение  </w:t>
            </w:r>
          </w:p>
          <w:p w:rsidR="00FE2847" w:rsidRPr="00EA534D" w:rsidRDefault="00FE2847" w:rsidP="00EA534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FE2847" w:rsidRPr="00EA534D" w:rsidRDefault="00FE2847" w:rsidP="00EA534D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 Тверской области от  11.04</w:t>
            </w: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.2018 №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323</w:t>
            </w:r>
          </w:p>
          <w:p w:rsidR="00FE2847" w:rsidRDefault="00FE2847" w:rsidP="00EA534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E2847" w:rsidRPr="00EA534D" w:rsidRDefault="00FE2847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A534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EA53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Приложение  </w:t>
            </w:r>
          </w:p>
          <w:p w:rsidR="00FE2847" w:rsidRPr="00EA534D" w:rsidRDefault="00FE2847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53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FE2847" w:rsidRPr="00EA534D" w:rsidRDefault="00FE2847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53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  19.02.2018 № 134</w:t>
            </w:r>
          </w:p>
          <w:p w:rsidR="00FE2847" w:rsidRDefault="00FE2847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E2847" w:rsidRPr="007B42C9" w:rsidRDefault="00FE2847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FE2847" w:rsidRPr="007B42C9" w:rsidRDefault="00FE2847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«Молодёжная политика и 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FE2847" w:rsidRPr="007B42C9" w:rsidRDefault="00FE2847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FE2847" w:rsidRDefault="00FE2847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FE2847" w:rsidRPr="007B42C9" w:rsidRDefault="00FE2847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2018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FE2847" w:rsidRPr="00515DE0" w:rsidRDefault="00FE2847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FE2847" w:rsidRPr="00526B9D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333" w:type="dxa"/>
            <w:gridSpan w:val="2"/>
            <w:vMerge w:val="restart"/>
            <w:tcBorders>
              <w:top w:val="single" w:sz="4" w:space="0" w:color="auto"/>
            </w:tcBorders>
          </w:tcPr>
          <w:p w:rsidR="00FE2847" w:rsidRPr="00526B9D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FE2847" w:rsidRPr="00526B9D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FE2847" w:rsidRPr="00526B9D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</w:tcBorders>
          </w:tcPr>
          <w:p w:rsidR="00FE2847" w:rsidRPr="00231E7A" w:rsidRDefault="00FE2847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</w:tcBorders>
          </w:tcPr>
          <w:p w:rsidR="00FE2847" w:rsidRPr="00231E7A" w:rsidRDefault="00FE2847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должности, ф</w:t>
            </w:r>
            <w:r w:rsidRPr="00231E7A">
              <w:rPr>
                <w:rFonts w:ascii="Times New Roman" w:hAnsi="Times New Roman"/>
              </w:rPr>
              <w:t xml:space="preserve">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FE2847" w:rsidRPr="00231E7A" w:rsidTr="007748E1">
        <w:trPr>
          <w:trHeight w:val="1152"/>
        </w:trPr>
        <w:tc>
          <w:tcPr>
            <w:tcW w:w="787" w:type="dxa"/>
            <w:vMerge/>
          </w:tcPr>
          <w:p w:rsidR="00FE2847" w:rsidRPr="00231E7A" w:rsidRDefault="00FE2847" w:rsidP="00B03DDB">
            <w:pPr>
              <w:spacing w:after="0" w:line="240" w:lineRule="auto"/>
              <w:jc w:val="center"/>
            </w:pPr>
          </w:p>
        </w:tc>
        <w:tc>
          <w:tcPr>
            <w:tcW w:w="5333" w:type="dxa"/>
            <w:gridSpan w:val="2"/>
            <w:vMerge/>
          </w:tcPr>
          <w:p w:rsidR="00FE2847" w:rsidRPr="00231E7A" w:rsidRDefault="00FE2847" w:rsidP="009A0A88">
            <w:pPr>
              <w:spacing w:after="0" w:line="240" w:lineRule="exact"/>
              <w:jc w:val="center"/>
            </w:pPr>
          </w:p>
        </w:tc>
        <w:tc>
          <w:tcPr>
            <w:tcW w:w="1910" w:type="dxa"/>
            <w:gridSpan w:val="2"/>
            <w:vMerge/>
          </w:tcPr>
          <w:p w:rsidR="00FE2847" w:rsidRPr="00231E7A" w:rsidRDefault="00FE2847" w:rsidP="009A0A88">
            <w:pPr>
              <w:spacing w:after="0" w:line="240" w:lineRule="exact"/>
              <w:jc w:val="center"/>
            </w:pPr>
          </w:p>
        </w:tc>
        <w:tc>
          <w:tcPr>
            <w:tcW w:w="2640" w:type="dxa"/>
            <w:vMerge/>
          </w:tcPr>
          <w:p w:rsidR="00FE2847" w:rsidRPr="00231E7A" w:rsidRDefault="00FE2847" w:rsidP="009A0A88">
            <w:pPr>
              <w:spacing w:after="0" w:line="240" w:lineRule="exact"/>
              <w:jc w:val="center"/>
            </w:pPr>
          </w:p>
        </w:tc>
        <w:tc>
          <w:tcPr>
            <w:tcW w:w="2310" w:type="dxa"/>
            <w:vMerge/>
          </w:tcPr>
          <w:p w:rsidR="00FE2847" w:rsidRPr="00231E7A" w:rsidRDefault="00FE2847" w:rsidP="009A0A88">
            <w:pPr>
              <w:spacing w:after="0" w:line="240" w:lineRule="exact"/>
              <w:jc w:val="center"/>
            </w:pPr>
          </w:p>
        </w:tc>
        <w:tc>
          <w:tcPr>
            <w:tcW w:w="1358" w:type="dxa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начала выполнения</w:t>
            </w:r>
          </w:p>
        </w:tc>
        <w:tc>
          <w:tcPr>
            <w:tcW w:w="1360" w:type="dxa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окончания выполнения</w:t>
            </w:r>
          </w:p>
        </w:tc>
      </w:tr>
      <w:tr w:rsidR="00FE2847" w:rsidRPr="00231E7A" w:rsidTr="007748E1">
        <w:tc>
          <w:tcPr>
            <w:tcW w:w="15698" w:type="dxa"/>
            <w:gridSpan w:val="9"/>
          </w:tcPr>
          <w:p w:rsidR="00FE2847" w:rsidRDefault="00FE2847" w:rsidP="009A0A88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а Ржева Тверской области» </w:t>
            </w:r>
          </w:p>
          <w:p w:rsidR="00FE2847" w:rsidRPr="00DE2BC5" w:rsidRDefault="00FE2847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  <w:r w:rsidRPr="00DE2BC5">
              <w:rPr>
                <w:rFonts w:ascii="Times New Roman" w:hAnsi="Times New Roman"/>
              </w:rPr>
              <w:t xml:space="preserve"> </w:t>
            </w:r>
          </w:p>
          <w:p w:rsidR="00FE2847" w:rsidRPr="00231E7A" w:rsidRDefault="00FE2847" w:rsidP="009A0A88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65618A">
              <w:rPr>
                <w:rFonts w:ascii="Times New Roman" w:hAnsi="Times New Roman"/>
                <w:b/>
              </w:rPr>
              <w:t>Создание условий для гражданского становления, эффективной социализации и самореализации молодых граждан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FE2847" w:rsidRPr="00231E7A" w:rsidTr="007748E1">
        <w:tc>
          <w:tcPr>
            <w:tcW w:w="15698" w:type="dxa"/>
            <w:gridSpan w:val="9"/>
          </w:tcPr>
          <w:p w:rsidR="00FE2847" w:rsidRDefault="00FE2847" w:rsidP="009A0A88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а Ржева Тверской области» </w:t>
            </w:r>
          </w:p>
          <w:p w:rsidR="00FE2847" w:rsidRDefault="00FE2847" w:rsidP="009A0A88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FE2847" w:rsidRPr="00231E7A" w:rsidRDefault="00FE2847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</w:t>
            </w:r>
            <w:r w:rsidRPr="0065618A">
              <w:rPr>
                <w:rFonts w:ascii="Times New Roman" w:hAnsi="Times New Roman"/>
                <w:b/>
                <w:bCs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FE2847" w:rsidRPr="00231E7A" w:rsidTr="007748E1">
        <w:tc>
          <w:tcPr>
            <w:tcW w:w="15698" w:type="dxa"/>
            <w:gridSpan w:val="9"/>
            <w:shd w:val="clear" w:color="auto" w:fill="FFFF99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2847" w:rsidRPr="005166D6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 1</w:t>
            </w:r>
            <w:r w:rsidRPr="00516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«Содействие в решении социально-экономических проблем молодых семей»</w:t>
            </w:r>
          </w:p>
          <w:p w:rsidR="00FE2847" w:rsidRPr="00FD6CF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rPr>
          <w:trHeight w:val="1024"/>
        </w:trPr>
        <w:tc>
          <w:tcPr>
            <w:tcW w:w="787" w:type="dxa"/>
          </w:tcPr>
          <w:p w:rsidR="00FE2847" w:rsidRPr="00FD6CF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FD6CF4" w:rsidRDefault="00FE2847" w:rsidP="009A0A88">
            <w:pPr>
              <w:spacing w:after="0" w:line="240" w:lineRule="exact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З</w:t>
            </w:r>
            <w:r w:rsidRPr="00FD6CF4">
              <w:rPr>
                <w:rFonts w:ascii="Times New Roman" w:hAnsi="Times New Roman"/>
                <w:b/>
                <w:bCs/>
              </w:rPr>
              <w:t xml:space="preserve">адача 1  </w:t>
            </w:r>
            <w:r>
              <w:rPr>
                <w:rFonts w:ascii="Times New Roman" w:hAnsi="Times New Roman"/>
              </w:rPr>
              <w:t xml:space="preserve"> </w:t>
            </w:r>
            <w:r w:rsidRPr="002064C2">
              <w:rPr>
                <w:rFonts w:ascii="Times New Roman" w:hAnsi="Times New Roman"/>
                <w:b/>
              </w:rPr>
              <w:t>«Информирование молодых граждан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c>
          <w:tcPr>
            <w:tcW w:w="787" w:type="dxa"/>
          </w:tcPr>
          <w:p w:rsidR="00FE2847" w:rsidRPr="00FD6CF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072" w:type="dxa"/>
          </w:tcPr>
          <w:p w:rsidR="00FE2847" w:rsidRPr="00FD6CF4" w:rsidRDefault="00FE2847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консультаций для молодых семей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FE2847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  <w:p w:rsidR="00FE2847" w:rsidRPr="00231E7A" w:rsidRDefault="00FE2847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Pr="00231E7A" w:rsidRDefault="00FE2847" w:rsidP="00411D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Pr="00FD6CF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072" w:type="dxa"/>
          </w:tcPr>
          <w:p w:rsidR="00FE2847" w:rsidRPr="00FD6CF4" w:rsidRDefault="00FE2847" w:rsidP="00C027E1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</w:rPr>
              <w:t xml:space="preserve">.002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Распространение информационно-справочных материалов о предоставляемых государством мерах поддержки молодых семей в решении жилищных проблем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FE2847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Pr="00FD6CF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FD6CF4" w:rsidRDefault="00FE2847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Задача 2   </w:t>
            </w:r>
            <w:r w:rsidRPr="00BF3F5C">
              <w:rPr>
                <w:rFonts w:ascii="Times New Roman" w:hAnsi="Times New Roman"/>
                <w:b/>
                <w:bCs/>
              </w:rPr>
              <w:t>«Содействие в решении жилищных проблем молодых семей»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FE2847" w:rsidRDefault="00FE2847" w:rsidP="00C027E1">
            <w:pPr>
              <w:spacing w:after="0" w:line="240" w:lineRule="exact"/>
              <w:jc w:val="center"/>
            </w:pPr>
          </w:p>
        </w:tc>
        <w:tc>
          <w:tcPr>
            <w:tcW w:w="2310" w:type="dxa"/>
          </w:tcPr>
          <w:p w:rsidR="00FE2847" w:rsidRDefault="00FE2847" w:rsidP="00C027E1">
            <w:pPr>
              <w:spacing w:after="0" w:line="240" w:lineRule="exact"/>
              <w:jc w:val="center"/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c>
          <w:tcPr>
            <w:tcW w:w="787" w:type="dxa"/>
          </w:tcPr>
          <w:p w:rsidR="00FE2847" w:rsidRPr="00FD6CF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3.</w:t>
            </w:r>
          </w:p>
        </w:tc>
        <w:tc>
          <w:tcPr>
            <w:tcW w:w="5072" w:type="dxa"/>
          </w:tcPr>
          <w:p w:rsidR="00FE2847" w:rsidRPr="00FD6CF4" w:rsidRDefault="00FE2847" w:rsidP="00C027E1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Расходы на обеспечение  жильем молодых семей за счет средств местного бюджета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FE2847" w:rsidRPr="00A0118C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FE2847" w:rsidRDefault="00FE2847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Pr="00231E7A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2847" w:rsidRPr="00231E7A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rPr>
          <w:trHeight w:val="852"/>
        </w:trPr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072" w:type="dxa"/>
          </w:tcPr>
          <w:p w:rsidR="00FE2847" w:rsidRPr="00FD6CF4" w:rsidRDefault="00FE2847" w:rsidP="00C027E1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Прием документов от молодых семей, принявших решение участвовать в подпрограмме  "Содействие в решении социально-экономических проблем молодых семей",  формирование единой информационной базы данных о претендентах на получение социальной выплаты, участниках программы в городе Ржеве Тверской области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Pr="000E7E10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15698" w:type="dxa"/>
            <w:gridSpan w:val="9"/>
            <w:shd w:val="clear" w:color="auto" w:fill="FFFF99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2847" w:rsidRPr="00CC421F" w:rsidRDefault="00FE2847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2</w:t>
            </w:r>
            <w:r w:rsidRPr="00CC421F">
              <w:rPr>
                <w:sz w:val="24"/>
                <w:szCs w:val="24"/>
              </w:rPr>
              <w:t xml:space="preserve">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«Патриотическое и гражданс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кое воспитание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молодых граждан»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8778C7" w:rsidRDefault="00FE2847" w:rsidP="00B03D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1BFB">
              <w:rPr>
                <w:rFonts w:ascii="Times New Roman" w:hAnsi="Times New Roman"/>
              </w:rPr>
              <w:t>З</w:t>
            </w:r>
            <w:r w:rsidRPr="00101BFB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101BFB">
              <w:rPr>
                <w:rFonts w:ascii="Times New Roman" w:hAnsi="Times New Roman"/>
              </w:rPr>
              <w:t xml:space="preserve"> </w:t>
            </w:r>
            <w:r w:rsidRPr="00101BFB">
              <w:t xml:space="preserve"> </w:t>
            </w:r>
            <w:r w:rsidRPr="00BF3F5C">
              <w:rPr>
                <w:rFonts w:ascii="Times New Roman" w:hAnsi="Times New Roman"/>
                <w:b/>
              </w:rPr>
              <w:t>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</w:tcPr>
          <w:p w:rsidR="00FE2847" w:rsidRDefault="00FE2847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072" w:type="dxa"/>
          </w:tcPr>
          <w:p w:rsidR="00FE2847" w:rsidRPr="00101BFB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Проведение, организация  и участие в мероприятиях патриотической направленности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FE2847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 </w:t>
            </w:r>
            <w:r w:rsidRPr="00231E7A">
              <w:rPr>
                <w:rFonts w:ascii="Times New Roman" w:hAnsi="Times New Roman"/>
                <w:color w:val="000000"/>
              </w:rPr>
              <w:t xml:space="preserve">администрации города Ржева, </w:t>
            </w:r>
          </w:p>
          <w:p w:rsidR="00FE2847" w:rsidRPr="00A945FD" w:rsidRDefault="00FE2847" w:rsidP="00A94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</w:tcPr>
          <w:p w:rsidR="00FE2847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</w:p>
          <w:p w:rsidR="00FE2847" w:rsidRDefault="00FE2847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072" w:type="dxa"/>
          </w:tcPr>
          <w:p w:rsidR="00FE2847" w:rsidRDefault="00FE2847" w:rsidP="00B03D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01BFB">
              <w:rPr>
                <w:rFonts w:ascii="Times New Roman" w:hAnsi="Times New Roman"/>
                <w:b/>
                <w:b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</w:rPr>
              <w:t>«</w:t>
            </w:r>
            <w:r w:rsidRPr="00101BFB">
              <w:rPr>
                <w:rFonts w:ascii="Times New Roman" w:hAnsi="Times New Roman"/>
                <w:bCs/>
              </w:rPr>
              <w:t>Проведение совещаний, круглых столов, акций и иных общественных мероприятий, направленных на формирование гражданской позиции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FE2847" w:rsidRPr="00101BFB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8778C7" w:rsidRDefault="00FE2847" w:rsidP="00877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8778C7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Задача  2  </w:t>
            </w:r>
            <w:r>
              <w:rPr>
                <w:rFonts w:ascii="Times New Roman" w:hAnsi="Times New Roman"/>
                <w:b/>
                <w:bCs/>
                <w:iCs/>
              </w:rPr>
              <w:t>«</w:t>
            </w:r>
            <w:r w:rsidRPr="007F316C">
              <w:rPr>
                <w:rFonts w:ascii="Times New Roman" w:hAnsi="Times New Roman"/>
                <w:b/>
                <w:bCs/>
                <w:iCs/>
              </w:rPr>
              <w:t>Организация деятельности объекто</w:t>
            </w:r>
            <w:r>
              <w:rPr>
                <w:rFonts w:ascii="Times New Roman" w:hAnsi="Times New Roman"/>
                <w:b/>
                <w:bCs/>
                <w:iCs/>
              </w:rPr>
              <w:t>в патриотической направленности»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FE2847" w:rsidRPr="00E745D9" w:rsidRDefault="00FE2847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FE2847" w:rsidRDefault="00FE2847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7748E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072" w:type="dxa"/>
          </w:tcPr>
          <w:p w:rsidR="00FE2847" w:rsidRPr="00101BFB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Содержание музея и Мемориал</w:t>
            </w:r>
            <w:r>
              <w:rPr>
                <w:rFonts w:ascii="Times New Roman" w:hAnsi="Times New Roman"/>
                <w:bCs/>
                <w:iCs/>
              </w:rPr>
              <w:t>ьного кладбища советских воинов»</w:t>
            </w:r>
            <w:r w:rsidRPr="00101BFB">
              <w:rPr>
                <w:rFonts w:ascii="Times New Roman" w:hAnsi="Times New Roman"/>
                <w:bCs/>
                <w:iCs/>
              </w:rPr>
              <w:t xml:space="preserve"> (внебюджетные средства)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Pr="00E745D9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835D41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072" w:type="dxa"/>
          </w:tcPr>
          <w:p w:rsidR="00FE2847" w:rsidRPr="00101BFB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2.002 </w:t>
            </w:r>
            <w:r>
              <w:rPr>
                <w:rFonts w:ascii="Times New Roman" w:hAnsi="Times New Roman"/>
                <w:bCs/>
                <w:iCs/>
              </w:rPr>
              <w:t>«Ресурсное обеспечение «</w:t>
            </w:r>
            <w:r w:rsidRPr="00101BFB">
              <w:rPr>
                <w:rFonts w:ascii="Times New Roman" w:hAnsi="Times New Roman"/>
                <w:bCs/>
                <w:iCs/>
              </w:rPr>
              <w:t>Огня Славы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FE2847" w:rsidRPr="00231E7A" w:rsidRDefault="00FE2847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072" w:type="dxa"/>
          </w:tcPr>
          <w:p w:rsidR="00FE2847" w:rsidRPr="00101BFB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2.003 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Обеспечение деятельности Муниципального учреждения</w:t>
            </w:r>
            <w:r>
              <w:rPr>
                <w:rFonts w:ascii="Times New Roman" w:hAnsi="Times New Roman"/>
                <w:bCs/>
                <w:iCs/>
              </w:rPr>
              <w:t xml:space="preserve"> города Ржева Тверской области «</w:t>
            </w:r>
            <w:r w:rsidRPr="00101BFB">
              <w:rPr>
                <w:rFonts w:ascii="Times New Roman" w:hAnsi="Times New Roman"/>
                <w:bCs/>
                <w:iCs/>
              </w:rPr>
              <w:t>Центр патриотического воспитания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FE2847" w:rsidRPr="00231E7A" w:rsidRDefault="00FE2847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FE2847" w:rsidRPr="00231E7A" w:rsidRDefault="00FE2847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072" w:type="dxa"/>
          </w:tcPr>
          <w:p w:rsidR="00FE2847" w:rsidRPr="00101BFB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2.004</w:t>
            </w:r>
            <w:r>
              <w:rPr>
                <w:rFonts w:ascii="Times New Roman" w:hAnsi="Times New Roman"/>
                <w:bCs/>
                <w:iCs/>
              </w:rPr>
              <w:t xml:space="preserve">  «</w:t>
            </w:r>
            <w:r w:rsidRPr="00101BFB">
              <w:rPr>
                <w:rFonts w:ascii="Times New Roman" w:hAnsi="Times New Roman"/>
                <w:bCs/>
                <w:iCs/>
              </w:rPr>
              <w:t>Организация мероприятий по поиску, захоронению останков и установлению имен погибших воинов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FE2847" w:rsidRPr="002F4646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231E7A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7748E1">
        <w:tc>
          <w:tcPr>
            <w:tcW w:w="787" w:type="dxa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072" w:type="dxa"/>
          </w:tcPr>
          <w:p w:rsidR="00FE2847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A04AEA">
              <w:rPr>
                <w:rFonts w:ascii="Times New Roman" w:hAnsi="Times New Roman"/>
                <w:b/>
              </w:rPr>
              <w:t>Мероприятие 2.005</w:t>
            </w:r>
            <w:r w:rsidRPr="00A04AEA">
              <w:rPr>
                <w:rFonts w:ascii="Times New Roman" w:hAnsi="Times New Roman"/>
              </w:rPr>
              <w:t xml:space="preserve"> «Расходы за счет средств местного бюджета на приобретение ритуальных принадлежностей  для проведения церемонии захоронения останков воинов, погибших в годы Великой Отечественной войны»</w:t>
            </w:r>
          </w:p>
          <w:p w:rsidR="00FE2847" w:rsidRPr="00A04AEA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718" w:type="dxa"/>
            <w:gridSpan w:val="2"/>
          </w:tcPr>
          <w:p w:rsidR="00FE2847" w:rsidRPr="00231E7A" w:rsidRDefault="00FE2847" w:rsidP="00A04A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FE2847" w:rsidRPr="002F4646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FE2847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231E7A" w:rsidRDefault="00FE2847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22.06.2018</w:t>
            </w:r>
          </w:p>
        </w:tc>
      </w:tr>
      <w:tr w:rsidR="00FE2847" w:rsidRPr="00231E7A" w:rsidTr="007748E1">
        <w:tc>
          <w:tcPr>
            <w:tcW w:w="15698" w:type="dxa"/>
            <w:gridSpan w:val="9"/>
            <w:shd w:val="clear" w:color="auto" w:fill="FFFF99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2847" w:rsidRPr="00C5714F" w:rsidRDefault="00FE2847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3 «Вовлечение молодёжи в общественно-политическую, социально-экономическую и культурную жизнь общества»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231E7A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4D6B">
              <w:rPr>
                <w:rFonts w:ascii="Times New Roman" w:hAnsi="Times New Roman"/>
                <w:b/>
                <w:bCs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C5714F">
              <w:rPr>
                <w:rFonts w:ascii="Times New Roman" w:hAnsi="Times New Roman"/>
                <w:b/>
                <w:bCs/>
              </w:rPr>
              <w:t>Поддержка общественно значимых молодежных инициатив и развитие молодежного самоуправления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FE2847" w:rsidRPr="004F7018" w:rsidRDefault="00FE2847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FE2847" w:rsidRPr="00231E7A" w:rsidRDefault="00FE2847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мероприятий с работающей молодежью города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FE2847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E2847" w:rsidRDefault="00FE2847" w:rsidP="00AB53F8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FE2847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0C71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FE2847" w:rsidRPr="00231E7A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BA26B5">
        <w:trPr>
          <w:trHeight w:val="1106"/>
        </w:trPr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деятельности Молодежного общественного Совета при администрации города Ржева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  <w:p w:rsidR="00FE2847" w:rsidRDefault="00FE2847" w:rsidP="000C7145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Материально-техническая поддержка молодежных  общественных организаций на конкурсной основе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FE2847" w:rsidRPr="00E31CE5" w:rsidRDefault="00FE2847" w:rsidP="00E31C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</w:tcPr>
          <w:p w:rsidR="00FE2847" w:rsidRDefault="00FE2847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FE2847" w:rsidRPr="00231E7A" w:rsidRDefault="00FE2847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01.10.2018</w:t>
            </w: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1.004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Поддержка и взаимодействие с общественными объединениями, осуществляющими дея</w:t>
            </w:r>
            <w:r>
              <w:rPr>
                <w:rFonts w:ascii="Times New Roman" w:hAnsi="Times New Roman"/>
              </w:rPr>
              <w:t>тельность на территории города»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FE2847" w:rsidRDefault="00FE2847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FE2847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CD4F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1.005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Ведение реестра молодежных общественных организаций,  действу</w:t>
            </w:r>
            <w:r>
              <w:rPr>
                <w:rFonts w:ascii="Times New Roman" w:hAnsi="Times New Roman"/>
              </w:rPr>
              <w:t>ющих на территории города Ржева»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FE2847" w:rsidRDefault="00FE2847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FE2847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E31CE5" w:rsidRDefault="00FE2847" w:rsidP="00E31C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231E7A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E31CE5">
              <w:rPr>
                <w:rFonts w:ascii="Times New Roman" w:hAnsi="Times New Roman"/>
                <w:b/>
                <w:bCs/>
              </w:rPr>
              <w:t>«Повышение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FE2847" w:rsidRDefault="00FE2847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FE2847" w:rsidRDefault="00FE2847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072" w:type="dxa"/>
          </w:tcPr>
          <w:p w:rsidR="00FE2847" w:rsidRPr="00231E7A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и проведения мероприятий, акций по вовл</w:t>
            </w:r>
            <w:r>
              <w:rPr>
                <w:rFonts w:ascii="Times New Roman" w:hAnsi="Times New Roman"/>
                <w:bCs/>
                <w:iCs/>
              </w:rPr>
              <w:t>ечению молодежи в общественно-</w:t>
            </w:r>
            <w:r w:rsidRPr="00FD6CF4">
              <w:rPr>
                <w:rFonts w:ascii="Times New Roman" w:hAnsi="Times New Roman"/>
                <w:bCs/>
                <w:iCs/>
              </w:rPr>
              <w:t>политическую, социально-экономическую и культурную жизнь общества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FE2847" w:rsidRDefault="00FE2847" w:rsidP="009B1E02">
            <w:pPr>
              <w:spacing w:after="0" w:line="240" w:lineRule="exact"/>
              <w:jc w:val="center"/>
            </w:pPr>
            <w:r>
              <w:t xml:space="preserve">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FE2847" w:rsidRPr="00231E7A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FE2847" w:rsidRPr="00231E7A" w:rsidTr="00BA26B5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072" w:type="dxa"/>
          </w:tcPr>
          <w:p w:rsidR="00FE2847" w:rsidRPr="00231E7A" w:rsidRDefault="00FE2847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>Административное мероприятие 2.002</w:t>
            </w:r>
            <w:r>
              <w:rPr>
                <w:rFonts w:ascii="Times New Roman" w:hAnsi="Times New Roman"/>
              </w:rPr>
              <w:t xml:space="preserve"> «</w:t>
            </w:r>
            <w:r w:rsidRPr="0043244F">
              <w:rPr>
                <w:rFonts w:ascii="Times New Roman" w:hAnsi="Times New Roman"/>
              </w:rPr>
              <w:t>Вовлечение молодежи в добровольческую (волонтерскую) деятельность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231E7A" w:rsidRDefault="00FE2847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9B1E02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FE2847" w:rsidRPr="00231E7A" w:rsidRDefault="00FE2847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FE2847" w:rsidRPr="00231E7A" w:rsidTr="007748E1">
        <w:tc>
          <w:tcPr>
            <w:tcW w:w="15698" w:type="dxa"/>
            <w:gridSpan w:val="9"/>
            <w:shd w:val="clear" w:color="auto" w:fill="FFFF99"/>
          </w:tcPr>
          <w:p w:rsidR="00FE2847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2847" w:rsidRPr="00395C84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5C84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4 «Развитие туризма города Ржева Тверской области»</w:t>
            </w:r>
          </w:p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</w:tr>
      <w:tr w:rsidR="00FE2847" w:rsidRPr="00231E7A" w:rsidTr="003B7571">
        <w:trPr>
          <w:trHeight w:val="841"/>
        </w:trPr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E2847" w:rsidRPr="00AB53F8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 1 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645B85">
              <w:rPr>
                <w:rFonts w:ascii="Times New Roman" w:hAnsi="Times New Roman"/>
                <w:b/>
                <w:bCs/>
              </w:rPr>
              <w:t>Создание благоприятн</w:t>
            </w:r>
            <w:r>
              <w:rPr>
                <w:rFonts w:ascii="Times New Roman" w:hAnsi="Times New Roman"/>
                <w:b/>
                <w:bCs/>
              </w:rPr>
              <w:t>ых условий для развития туризма»</w:t>
            </w:r>
            <w:r w:rsidRPr="0043244F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FE2847" w:rsidRPr="006F5BB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FE2847" w:rsidRPr="00231E7A" w:rsidRDefault="00FE2847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FE2847" w:rsidRPr="00231E7A" w:rsidRDefault="00FE2847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3B757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Содействие в разработке  и организации туристско-экскурсионных маршрутов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DE1963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9B1E02">
            <w:pPr>
              <w:spacing w:after="0" w:line="240" w:lineRule="exact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3B757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5072" w:type="dxa"/>
          </w:tcPr>
          <w:p w:rsidR="00FE2847" w:rsidRPr="00FD6CF4" w:rsidRDefault="00FE2847" w:rsidP="0043244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Осуществление мониторинга за состоянием туристских ресурсов, туристических маршрутов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Default="00FE2847" w:rsidP="00AB53F8"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9B1E02">
            <w:pPr>
              <w:spacing w:after="0" w:line="240" w:lineRule="exact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Default="00FE2847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Д.И.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9B1E02">
        <w:trPr>
          <w:trHeight w:val="1304"/>
        </w:trPr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Обустройство</w:t>
            </w:r>
            <w:r>
              <w:rPr>
                <w:rFonts w:ascii="Times New Roman" w:hAnsi="Times New Roman"/>
                <w:bCs/>
                <w:iCs/>
              </w:rPr>
              <w:t xml:space="preserve"> объектов туристического показа»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DE1963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FE2847" w:rsidRPr="00231E7A" w:rsidRDefault="00FE2847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3B757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FE2847" w:rsidRPr="005410A1" w:rsidRDefault="00FE2847" w:rsidP="009B1E02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Задача  2  «</w:t>
            </w:r>
            <w:r w:rsidRPr="005410A1">
              <w:rPr>
                <w:rFonts w:ascii="Times New Roman" w:hAnsi="Times New Roman"/>
                <w:b/>
                <w:bCs/>
              </w:rPr>
              <w:t>Повышение конкурентоспособности городского туристского продукта, проведение рекламы и мероприятий, направленных на улучшение имиджа города Ржева и  рекламы города Ржева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6F5BB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FE2847" w:rsidRPr="00231E7A" w:rsidRDefault="00FE2847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2847" w:rsidRPr="00231E7A" w:rsidTr="003B7571"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презентаций города Ржева Тверской области на туристических выставках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Default="00FE2847" w:rsidP="00AB53F8">
            <w:pPr>
              <w:spacing w:after="0" w:line="240" w:lineRule="auto"/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FE2847" w:rsidRPr="00231E7A" w:rsidRDefault="00FE2847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231E7A">
              <w:rPr>
                <w:rFonts w:ascii="Times New Roman" w:hAnsi="Times New Roman"/>
              </w:rPr>
              <w:t>1.1</w:t>
            </w:r>
            <w:r>
              <w:rPr>
                <w:rFonts w:ascii="Times New Roman" w:hAnsi="Times New Roman"/>
              </w:rPr>
              <w:t>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3B7571">
        <w:trPr>
          <w:trHeight w:val="1070"/>
        </w:trPr>
        <w:tc>
          <w:tcPr>
            <w:tcW w:w="787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5072" w:type="dxa"/>
          </w:tcPr>
          <w:p w:rsidR="00FE2847" w:rsidRPr="00FD6CF4" w:rsidRDefault="00FE2847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2.002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рекламной кампании  для продвижения туристических возможностей города Ржева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Pr="006F5BB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E40583">
            <w:pPr>
              <w:spacing w:after="0" w:line="240" w:lineRule="auto"/>
              <w:jc w:val="center"/>
            </w:pPr>
            <w:r w:rsidRPr="008E7B3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молодежной политики и туризма</w:t>
            </w:r>
          </w:p>
          <w:p w:rsidR="00FE2847" w:rsidRPr="00231E7A" w:rsidRDefault="00FE2847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FE2847" w:rsidRPr="00231E7A" w:rsidRDefault="00FE2847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FE2847" w:rsidRPr="00231E7A" w:rsidTr="003B7571">
        <w:tc>
          <w:tcPr>
            <w:tcW w:w="787" w:type="dxa"/>
          </w:tcPr>
          <w:p w:rsidR="00FE2847" w:rsidRPr="00231E7A" w:rsidRDefault="00FE2847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5072" w:type="dxa"/>
          </w:tcPr>
          <w:p w:rsidR="00FE2847" w:rsidRPr="000102BF" w:rsidRDefault="00FE2847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CF4">
              <w:rPr>
                <w:rFonts w:ascii="Times New Roman" w:hAnsi="Times New Roman"/>
                <w:b/>
                <w:sz w:val="24"/>
                <w:szCs w:val="24"/>
              </w:rPr>
              <w:t>Мероприятие 2.003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3244F">
              <w:rPr>
                <w:rFonts w:ascii="Times New Roman" w:hAnsi="Times New Roman"/>
                <w:sz w:val="24"/>
                <w:szCs w:val="24"/>
              </w:rPr>
              <w:t>Разработка и издание печатной информационной и сувенирной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18" w:type="dxa"/>
            <w:gridSpan w:val="2"/>
          </w:tcPr>
          <w:p w:rsidR="00FE2847" w:rsidRPr="00231E7A" w:rsidRDefault="00FE2847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FE2847" w:rsidRDefault="00FE2847" w:rsidP="00AB53F8">
            <w:pPr>
              <w:spacing w:after="0" w:line="240" w:lineRule="auto"/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FE2847" w:rsidRDefault="00FE2847" w:rsidP="00E40583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t xml:space="preserve">, </w:t>
            </w:r>
          </w:p>
          <w:p w:rsidR="00FE2847" w:rsidRDefault="00FE2847" w:rsidP="00E405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FE2847" w:rsidRDefault="00FE2847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молодежной политики и туризма</w:t>
            </w:r>
          </w:p>
          <w:p w:rsidR="00FE2847" w:rsidRPr="00231E7A" w:rsidRDefault="00FE2847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FE2847" w:rsidRPr="00231E7A" w:rsidRDefault="00FE2847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FE2847" w:rsidRPr="00231E7A" w:rsidRDefault="00FE2847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FE2847" w:rsidRPr="00231E7A" w:rsidRDefault="00FE2847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</w:tbl>
    <w:p w:rsidR="00FE2847" w:rsidRPr="00EA534D" w:rsidRDefault="00FE2847" w:rsidP="00EA534D">
      <w:pPr>
        <w:tabs>
          <w:tab w:val="left" w:pos="8085"/>
        </w:tabs>
        <w:spacing w:after="0" w:line="240" w:lineRule="auto"/>
        <w:ind w:right="-720"/>
        <w:jc w:val="right"/>
        <w:rPr>
          <w:rFonts w:ascii="Times New Roman" w:hAnsi="Times New Roman"/>
          <w:b/>
          <w:sz w:val="28"/>
          <w:szCs w:val="28"/>
        </w:rPr>
      </w:pPr>
      <w:r w:rsidRPr="00EA534D">
        <w:rPr>
          <w:rFonts w:ascii="Times New Roman" w:hAnsi="Times New Roman"/>
          <w:b/>
          <w:sz w:val="28"/>
          <w:szCs w:val="28"/>
        </w:rPr>
        <w:t>».</w:t>
      </w:r>
    </w:p>
    <w:sectPr w:rsidR="00FE2847" w:rsidRPr="00EA534D" w:rsidSect="003B1F8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847" w:rsidRDefault="00FE2847" w:rsidP="0007719B">
      <w:pPr>
        <w:spacing w:after="0" w:line="240" w:lineRule="auto"/>
      </w:pPr>
      <w:r>
        <w:separator/>
      </w:r>
    </w:p>
  </w:endnote>
  <w:endnote w:type="continuationSeparator" w:id="1">
    <w:p w:rsidR="00FE2847" w:rsidRDefault="00FE2847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847" w:rsidRDefault="00FE2847" w:rsidP="0007719B">
      <w:pPr>
        <w:spacing w:after="0" w:line="240" w:lineRule="auto"/>
      </w:pPr>
      <w:r>
        <w:separator/>
      </w:r>
    </w:p>
  </w:footnote>
  <w:footnote w:type="continuationSeparator" w:id="1">
    <w:p w:rsidR="00FE2847" w:rsidRDefault="00FE2847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54D99"/>
    <w:rsid w:val="00056C84"/>
    <w:rsid w:val="0007719B"/>
    <w:rsid w:val="000A7491"/>
    <w:rsid w:val="000C6952"/>
    <w:rsid w:val="000C7145"/>
    <w:rsid w:val="000D25FE"/>
    <w:rsid w:val="000E315D"/>
    <w:rsid w:val="000E7E10"/>
    <w:rsid w:val="00101BFB"/>
    <w:rsid w:val="001078F1"/>
    <w:rsid w:val="001200CC"/>
    <w:rsid w:val="00123995"/>
    <w:rsid w:val="00134723"/>
    <w:rsid w:val="001513BF"/>
    <w:rsid w:val="00153178"/>
    <w:rsid w:val="00155455"/>
    <w:rsid w:val="00164AD5"/>
    <w:rsid w:val="00182C4D"/>
    <w:rsid w:val="00194D6B"/>
    <w:rsid w:val="00195F3E"/>
    <w:rsid w:val="001A4516"/>
    <w:rsid w:val="001D3B78"/>
    <w:rsid w:val="001F0A86"/>
    <w:rsid w:val="002064C2"/>
    <w:rsid w:val="00231E7A"/>
    <w:rsid w:val="002335B4"/>
    <w:rsid w:val="00237FAE"/>
    <w:rsid w:val="0027364A"/>
    <w:rsid w:val="00273AAB"/>
    <w:rsid w:val="00280ED9"/>
    <w:rsid w:val="00287DB6"/>
    <w:rsid w:val="002B0A6C"/>
    <w:rsid w:val="002B50B6"/>
    <w:rsid w:val="002C1F8F"/>
    <w:rsid w:val="002F4646"/>
    <w:rsid w:val="003023B2"/>
    <w:rsid w:val="00317A5D"/>
    <w:rsid w:val="00363AA5"/>
    <w:rsid w:val="00395C84"/>
    <w:rsid w:val="003B1F8B"/>
    <w:rsid w:val="003B34DC"/>
    <w:rsid w:val="003B7571"/>
    <w:rsid w:val="003C0857"/>
    <w:rsid w:val="00411D39"/>
    <w:rsid w:val="0041709E"/>
    <w:rsid w:val="00423429"/>
    <w:rsid w:val="0043244F"/>
    <w:rsid w:val="00440DC6"/>
    <w:rsid w:val="00444C85"/>
    <w:rsid w:val="0046382D"/>
    <w:rsid w:val="00476377"/>
    <w:rsid w:val="004C41CB"/>
    <w:rsid w:val="004D67A9"/>
    <w:rsid w:val="004F7018"/>
    <w:rsid w:val="00507B62"/>
    <w:rsid w:val="00515DE0"/>
    <w:rsid w:val="00515F1A"/>
    <w:rsid w:val="005166D6"/>
    <w:rsid w:val="00523BBD"/>
    <w:rsid w:val="00526B9D"/>
    <w:rsid w:val="0053010B"/>
    <w:rsid w:val="005410A1"/>
    <w:rsid w:val="005452FE"/>
    <w:rsid w:val="0055143C"/>
    <w:rsid w:val="00557B33"/>
    <w:rsid w:val="005912AA"/>
    <w:rsid w:val="005B7FF8"/>
    <w:rsid w:val="005D6F7A"/>
    <w:rsid w:val="0063599A"/>
    <w:rsid w:val="00645B85"/>
    <w:rsid w:val="006539C2"/>
    <w:rsid w:val="0065618A"/>
    <w:rsid w:val="006A4DEF"/>
    <w:rsid w:val="006A614F"/>
    <w:rsid w:val="006D2B8E"/>
    <w:rsid w:val="006D60CF"/>
    <w:rsid w:val="006F5BBA"/>
    <w:rsid w:val="007169B8"/>
    <w:rsid w:val="00727B84"/>
    <w:rsid w:val="0074056F"/>
    <w:rsid w:val="00741AAF"/>
    <w:rsid w:val="007574A8"/>
    <w:rsid w:val="007748E1"/>
    <w:rsid w:val="0079652A"/>
    <w:rsid w:val="007A23BE"/>
    <w:rsid w:val="007B42C9"/>
    <w:rsid w:val="007F316C"/>
    <w:rsid w:val="00835D41"/>
    <w:rsid w:val="00850E92"/>
    <w:rsid w:val="00873CCA"/>
    <w:rsid w:val="008778C7"/>
    <w:rsid w:val="008844B9"/>
    <w:rsid w:val="008B7263"/>
    <w:rsid w:val="008E7B3A"/>
    <w:rsid w:val="00923EE8"/>
    <w:rsid w:val="00924A90"/>
    <w:rsid w:val="00926826"/>
    <w:rsid w:val="0095585E"/>
    <w:rsid w:val="009570E4"/>
    <w:rsid w:val="00997B42"/>
    <w:rsid w:val="009A0750"/>
    <w:rsid w:val="009A0A88"/>
    <w:rsid w:val="009B1E02"/>
    <w:rsid w:val="009B5A87"/>
    <w:rsid w:val="00A0118C"/>
    <w:rsid w:val="00A046C2"/>
    <w:rsid w:val="00A04AEA"/>
    <w:rsid w:val="00A24D8A"/>
    <w:rsid w:val="00A419D7"/>
    <w:rsid w:val="00A67011"/>
    <w:rsid w:val="00A8418A"/>
    <w:rsid w:val="00A945FD"/>
    <w:rsid w:val="00AB39BA"/>
    <w:rsid w:val="00AB53F8"/>
    <w:rsid w:val="00AF7543"/>
    <w:rsid w:val="00B03DDB"/>
    <w:rsid w:val="00B3512B"/>
    <w:rsid w:val="00B43E18"/>
    <w:rsid w:val="00BA26B5"/>
    <w:rsid w:val="00BD7E67"/>
    <w:rsid w:val="00BF3A28"/>
    <w:rsid w:val="00BF3F5C"/>
    <w:rsid w:val="00C027E1"/>
    <w:rsid w:val="00C06F65"/>
    <w:rsid w:val="00C265AF"/>
    <w:rsid w:val="00C366BA"/>
    <w:rsid w:val="00C413AF"/>
    <w:rsid w:val="00C5714F"/>
    <w:rsid w:val="00C66856"/>
    <w:rsid w:val="00C7747D"/>
    <w:rsid w:val="00CA6D37"/>
    <w:rsid w:val="00CB62E6"/>
    <w:rsid w:val="00CB75EE"/>
    <w:rsid w:val="00CC421F"/>
    <w:rsid w:val="00CD4F61"/>
    <w:rsid w:val="00CD4F6B"/>
    <w:rsid w:val="00D3160F"/>
    <w:rsid w:val="00D319D2"/>
    <w:rsid w:val="00D33116"/>
    <w:rsid w:val="00D4155E"/>
    <w:rsid w:val="00D45708"/>
    <w:rsid w:val="00D735E6"/>
    <w:rsid w:val="00D82453"/>
    <w:rsid w:val="00D855B7"/>
    <w:rsid w:val="00DA0DD3"/>
    <w:rsid w:val="00DC3707"/>
    <w:rsid w:val="00DC54E0"/>
    <w:rsid w:val="00DD41F9"/>
    <w:rsid w:val="00DE1963"/>
    <w:rsid w:val="00DE2BC5"/>
    <w:rsid w:val="00DF02D0"/>
    <w:rsid w:val="00E02B0C"/>
    <w:rsid w:val="00E03A05"/>
    <w:rsid w:val="00E14DCD"/>
    <w:rsid w:val="00E1508A"/>
    <w:rsid w:val="00E315D6"/>
    <w:rsid w:val="00E31CE5"/>
    <w:rsid w:val="00E31F70"/>
    <w:rsid w:val="00E40583"/>
    <w:rsid w:val="00E745D9"/>
    <w:rsid w:val="00E76692"/>
    <w:rsid w:val="00EA534D"/>
    <w:rsid w:val="00EF5F35"/>
    <w:rsid w:val="00F028CB"/>
    <w:rsid w:val="00F459AD"/>
    <w:rsid w:val="00F54737"/>
    <w:rsid w:val="00F80971"/>
    <w:rsid w:val="00F83BB0"/>
    <w:rsid w:val="00F93F93"/>
    <w:rsid w:val="00FA0DF0"/>
    <w:rsid w:val="00FC7F10"/>
    <w:rsid w:val="00FD6CF4"/>
    <w:rsid w:val="00FE2847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6</Pages>
  <Words>1915</Words>
  <Characters>10921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68</cp:revision>
  <cp:lastPrinted>2018-04-17T07:23:00Z</cp:lastPrinted>
  <dcterms:created xsi:type="dcterms:W3CDTF">2018-01-23T11:50:00Z</dcterms:created>
  <dcterms:modified xsi:type="dcterms:W3CDTF">2018-04-17T07:23:00Z</dcterms:modified>
</cp:coreProperties>
</file>